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2023.11.12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食物安全我知道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207010</wp:posOffset>
                  </wp:positionV>
                  <wp:extent cx="5266690" cy="6597015"/>
                  <wp:effectExtent l="0" t="0" r="10160" b="13335"/>
                  <wp:wrapSquare wrapText="bothSides"/>
                  <wp:docPr id="1" name="图片 1" descr="C:/Users/Administrator/Desktop/IMG_20231106_121432.jpgIMG_20231106_121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/Users/Administrator/Desktop/IMG_20231106_121432.jpgIMG_20231106_12143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3032" b="30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6690" cy="659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2"/>
        <w:gridCol w:w="1267"/>
        <w:gridCol w:w="2423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2023.11.26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23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反恐防暴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460365" cy="6550660"/>
                  <wp:effectExtent l="0" t="0" r="6985" b="2540"/>
                  <wp:docPr id="3" name="图片 3" descr="C:/Users/Administrator/Desktop/IMG_20231121_181924.jpgIMG_20231121_181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Administrator/Desktop/IMG_20231121_181924.jpgIMG_20231121_18192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5018" b="50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365" cy="655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3534BA"/>
    <w:rsid w:val="07A7195A"/>
    <w:rsid w:val="07EB5D18"/>
    <w:rsid w:val="08EE3E98"/>
    <w:rsid w:val="09146BD7"/>
    <w:rsid w:val="09207F82"/>
    <w:rsid w:val="09C85DE7"/>
    <w:rsid w:val="0B236E22"/>
    <w:rsid w:val="0BF23908"/>
    <w:rsid w:val="0CA607E0"/>
    <w:rsid w:val="0CBE60B5"/>
    <w:rsid w:val="0CC13EAE"/>
    <w:rsid w:val="0D28424C"/>
    <w:rsid w:val="0FF10FED"/>
    <w:rsid w:val="132018F6"/>
    <w:rsid w:val="13296383"/>
    <w:rsid w:val="13E474A0"/>
    <w:rsid w:val="144D213D"/>
    <w:rsid w:val="14666FC3"/>
    <w:rsid w:val="152432C5"/>
    <w:rsid w:val="15704B6D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4CB4654"/>
    <w:rsid w:val="25C64FE0"/>
    <w:rsid w:val="266E3992"/>
    <w:rsid w:val="26834317"/>
    <w:rsid w:val="27AA012D"/>
    <w:rsid w:val="27E729F3"/>
    <w:rsid w:val="2A4827BE"/>
    <w:rsid w:val="2E3A7BDA"/>
    <w:rsid w:val="2E6669B1"/>
    <w:rsid w:val="2F1A3574"/>
    <w:rsid w:val="2FBB411A"/>
    <w:rsid w:val="2FC601BF"/>
    <w:rsid w:val="304D43F8"/>
    <w:rsid w:val="30B73988"/>
    <w:rsid w:val="319A1253"/>
    <w:rsid w:val="32F31CB9"/>
    <w:rsid w:val="331D11FD"/>
    <w:rsid w:val="333A0958"/>
    <w:rsid w:val="3342066A"/>
    <w:rsid w:val="34516F95"/>
    <w:rsid w:val="357A73F3"/>
    <w:rsid w:val="35E94F22"/>
    <w:rsid w:val="36A072AD"/>
    <w:rsid w:val="39CA08DF"/>
    <w:rsid w:val="3A01080C"/>
    <w:rsid w:val="3A0546FF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C92C28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602334B9"/>
    <w:rsid w:val="60CA77E2"/>
    <w:rsid w:val="61175F92"/>
    <w:rsid w:val="612C5EFE"/>
    <w:rsid w:val="62101F79"/>
    <w:rsid w:val="62CB61DA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2E34C34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92238D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134</Words>
  <Characters>168</Characters>
  <Lines>0</Lines>
  <Paragraphs>0</Paragraphs>
  <TotalTime>6</TotalTime>
  <ScaleCrop>false</ScaleCrop>
  <LinksUpToDate>false</LinksUpToDate>
  <CharactersWithSpaces>200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sanli</cp:lastModifiedBy>
  <cp:lastPrinted>2023-10-23T00:49:00Z</cp:lastPrinted>
  <dcterms:modified xsi:type="dcterms:W3CDTF">2023-11-21T10:25:19Z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2356E5F29D5E47458B0DC93BF38E6234_13</vt:lpwstr>
  </property>
</Properties>
</file>